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6E49788" w14:textId="77777777" w:rsidTr="00A54692">
        <w:tc>
          <w:tcPr>
            <w:tcW w:w="9062" w:type="dxa"/>
          </w:tcPr>
          <w:p w14:paraId="70F73622" w14:textId="77777777" w:rsidR="0002103C" w:rsidRPr="0098366D" w:rsidRDefault="00974812" w:rsidP="0097481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74812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prise du repos compensateur pour travail du dimanche</w:t>
            </w:r>
          </w:p>
        </w:tc>
      </w:tr>
    </w:tbl>
    <w:p w14:paraId="1A962CE0" w14:textId="77777777" w:rsidR="00EB15B1" w:rsidRDefault="00EB15B1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EB15B1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0E445981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F2A7251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A708011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1107EB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1107EB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58EDE2B7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Demande de repos compensateur pour travail du dimanche</w:t>
      </w:r>
    </w:p>
    <w:p w14:paraId="391F7ED1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Lieu, Date,</w:t>
      </w:r>
    </w:p>
    <w:p w14:paraId="0850E6D4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Madame, Monsieur,</w:t>
      </w:r>
    </w:p>
    <w:p w14:paraId="22B410C2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 xml:space="preserve">J’ai travaillé &lt; un dimanche </w:t>
      </w:r>
      <w:r w:rsidRPr="001107EB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1107EB">
        <w:rPr>
          <w:rFonts w:ascii="Arial" w:eastAsia="Times New Roman" w:hAnsi="Arial" w:cs="Arial"/>
          <w:bCs/>
          <w:lang w:eastAsia="fr-FR"/>
        </w:rPr>
        <w:t xml:space="preserve"> plusieurs dimanche &gt; dans votre entreprise, or je n’ai jamais pu prendre le repos compensateur prévu &lt; par notre convention collective </w:t>
      </w:r>
      <w:r w:rsidRPr="001107EB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1107EB">
        <w:rPr>
          <w:rFonts w:ascii="Arial" w:eastAsia="Times New Roman" w:hAnsi="Arial" w:cs="Arial"/>
          <w:bCs/>
          <w:lang w:eastAsia="fr-FR"/>
        </w:rPr>
        <w:t xml:space="preserve"> par la loi &gt;.</w:t>
      </w:r>
    </w:p>
    <w:p w14:paraId="70F3AFBA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J’ai évalué à &lt; nombre heures de dimanche &gt; heures le nombre d’heures que j’ai effectué les dimanches suivants : &lt; Détaillez les dimanches &gt;</w:t>
      </w:r>
    </w:p>
    <w:p w14:paraId="4FA956D3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 xml:space="preserve">Le repos compensateur prévu &lt; par la convention collective </w:t>
      </w:r>
      <w:r w:rsidRPr="001107EB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1107EB">
        <w:rPr>
          <w:rFonts w:ascii="Arial" w:eastAsia="Times New Roman" w:hAnsi="Arial" w:cs="Arial"/>
          <w:bCs/>
          <w:lang w:eastAsia="fr-FR"/>
        </w:rPr>
        <w:t xml:space="preserve"> par la loi &gt; pour le travail de dimanche est de &lt; détail du repos compensateur &gt;.</w:t>
      </w:r>
    </w:p>
    <w:p w14:paraId="2E74B7FE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Le repos compensateur auquel j’ai droit est donc de : &lt; détaillez votre calcul &gt;</w:t>
      </w:r>
    </w:p>
    <w:p w14:paraId="4EC34EDC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S’agissant à n’en pas douter d’un regrettable oubli, je vous demande de bien vouloir me confirmer le nombre d’heures de repos compensateur qui m’est dû.</w:t>
      </w:r>
    </w:p>
    <w:p w14:paraId="35B5219E" w14:textId="77777777" w:rsidR="00BA0480" w:rsidRDefault="001107EB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Je reste bien sûr à votre disposition afin que nous déterminions ensemble les modalités pratiques de la prise de ce repos.</w:t>
      </w:r>
    </w:p>
    <w:p w14:paraId="00D7801F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665AD0F1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450EA9C8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E94491A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79C5566A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29116E6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32828BB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6AF6A19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2860498" w14:textId="77777777" w:rsidR="00E00AFD" w:rsidRPr="00E00AFD" w:rsidRDefault="00EB15B1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EB15B1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fait une demande à votre employeur, sans résultat</w:t>
      </w:r>
    </w:p>
    <w:p w14:paraId="5A6B07F2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71CA8C1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182C5CA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1107EB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1107EB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10EA896A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2ème demande de repos compensateur pour travail du dimanche</w:t>
      </w:r>
    </w:p>
    <w:p w14:paraId="10A64F60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Lieu, Date,</w:t>
      </w:r>
    </w:p>
    <w:p w14:paraId="573FC6C4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Madame, Monsieur,</w:t>
      </w:r>
    </w:p>
    <w:p w14:paraId="44B927D4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Le &lt; date &gt; je vous ai demandé de me confirmer le nombre d’heures de repos compensateur auquel j’avais droit. Je vous ai également dit que je restais à votre disposition afin que nous déterminions ensemble les modalités pratiques de la prise de ce repos.</w:t>
      </w:r>
    </w:p>
    <w:p w14:paraId="0E39D147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Vous n’avez pas donné suite à ma demande, je vous en rappelle donc les motifs.</w:t>
      </w:r>
    </w:p>
    <w:p w14:paraId="5B1E3B6D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J’ai travaillé &lt; un dimanche ou plusieurs dimanche &gt; dans votre entreprise, or je n’ai jamais pu prendre le repos compensateur prévu &lt; par notre convention collective ou par la loi &gt;.</w:t>
      </w:r>
    </w:p>
    <w:p w14:paraId="31DAAC00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J’ai évalué à &lt; nombre heures de dimanche &gt; heures le nombre d’heures que j’ai effectué les dimanches suivants : &lt; Détaillez  les dimanches &gt;</w:t>
      </w:r>
    </w:p>
    <w:p w14:paraId="2D0548F4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Le repos compensateur prévu &lt; par la convention collective ou par la loi &gt; pour le travail de dimanche est de &lt; détail du repos compensateur &gt;.</w:t>
      </w:r>
    </w:p>
    <w:p w14:paraId="3ECC8106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Le repos compensateur auquel j’ai droit est donc de : &lt; détaillez votre calcul &gt;</w:t>
      </w:r>
    </w:p>
    <w:p w14:paraId="467E887D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Je vous demande donc une nouvelle et dernière fois de bien vouloir me confirmer le nombre d’heures de repos compensateur qui m’est dû.</w:t>
      </w:r>
    </w:p>
    <w:p w14:paraId="7F46FDEC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Je reste à votre disposition afin que nous déterminions ensemble les modalités pratiques de la prise de ce repos.</w:t>
      </w:r>
    </w:p>
    <w:p w14:paraId="618830C2" w14:textId="77777777" w:rsidR="001107EB" w:rsidRPr="001107EB" w:rsidRDefault="001107EB" w:rsidP="001107E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107EB">
        <w:rPr>
          <w:rFonts w:ascii="Arial" w:eastAsia="Times New Roman" w:hAnsi="Arial" w:cs="Arial"/>
          <w:bCs/>
          <w:lang w:eastAsia="fr-FR"/>
        </w:rPr>
        <w:t>Si vous ne répondez pas à ma demande, je me verrais dans l’obligation de saisir le Conseil des Prud’hommes afin de demander la prise de ce repos ainsi que le paiement de dommages intérêts au titre du préjudice subi.</w:t>
      </w:r>
    </w:p>
    <w:p w14:paraId="40C35D37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21DBDF8C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0B1BCC2A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19F4E" w14:textId="77777777" w:rsidR="00DB19E1" w:rsidRDefault="00DB19E1" w:rsidP="002C45CC">
      <w:pPr>
        <w:spacing w:after="0" w:line="240" w:lineRule="auto"/>
      </w:pPr>
      <w:r>
        <w:separator/>
      </w:r>
    </w:p>
  </w:endnote>
  <w:endnote w:type="continuationSeparator" w:id="0">
    <w:p w14:paraId="6A83B370" w14:textId="77777777" w:rsidR="00DB19E1" w:rsidRDefault="00DB19E1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27E08" w14:textId="77777777" w:rsidR="00DB19E1" w:rsidRDefault="00DB19E1" w:rsidP="002C45CC">
      <w:pPr>
        <w:spacing w:after="0" w:line="240" w:lineRule="auto"/>
      </w:pPr>
      <w:r>
        <w:separator/>
      </w:r>
    </w:p>
  </w:footnote>
  <w:footnote w:type="continuationSeparator" w:id="0">
    <w:p w14:paraId="57408517" w14:textId="77777777" w:rsidR="00DB19E1" w:rsidRDefault="00DB19E1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C6148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7B8CD2D5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812"/>
    <w:rsid w:val="0000435F"/>
    <w:rsid w:val="0000541B"/>
    <w:rsid w:val="0002103C"/>
    <w:rsid w:val="00035116"/>
    <w:rsid w:val="001107EB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02966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30C84"/>
    <w:rsid w:val="007833D7"/>
    <w:rsid w:val="007D3CA8"/>
    <w:rsid w:val="0084462D"/>
    <w:rsid w:val="008A0939"/>
    <w:rsid w:val="008B4EAE"/>
    <w:rsid w:val="008D55D3"/>
    <w:rsid w:val="008E0AEE"/>
    <w:rsid w:val="008F4100"/>
    <w:rsid w:val="00974812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B19E1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B15B1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0108"/>
  <w15:docId w15:val="{EB487732-C502-4FC0-AF3A-54106321A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0CF7C-E8C7-4B54-A826-00F54F660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480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4</cp:revision>
  <dcterms:created xsi:type="dcterms:W3CDTF">2016-02-03T16:37:00Z</dcterms:created>
  <dcterms:modified xsi:type="dcterms:W3CDTF">2026-05-13T10:04:00Z</dcterms:modified>
</cp:coreProperties>
</file>